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Bournemouth East</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Bournemouth East</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Bournemouth East</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Bournemouth East</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Bournemouth East</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8.0%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Bournemouth East are estimated to have a score of 1-2 on the PGSI (low-risk gambling), whilst </w:t>
      </w:r>
      <w:r w:rsidRPr="00773DF7">
        <w:rPr>
          <w:rFonts w:ascii="Libre Franklin Light" w:hAnsi="Libre Franklin Light" w:cs="Calibri Light"/>
          <w:b/>
          <w:bCs/>
          <w:color w:val="C45911" w:themeColor="accent2" w:themeShade="BF"/>
        </w:rPr>
        <w:t xml:space="preserve">3.1%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55.6% </w:t>
      </w:r>
      <w:r w:rsidRPr="004747BF">
        <w:rPr>
          <w:rFonts w:ascii="Libre Franklin Light" w:eastAsia="Times New Roman" w:hAnsi="Libre Franklin Light" w:cs="Calibri Light"/>
        </w:rPr>
        <w:t xml:space="preserve">of those respondents classified as PGSI 8+ in Bournemouth East</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Bournemouth East is estimated to be </w:t>
      </w:r>
      <w:r w:rsidRPr="00773DF7">
        <w:rPr>
          <w:rFonts w:ascii="Libre Franklin Light" w:eastAsia="Times New Roman" w:hAnsi="Libre Franklin Light" w:cs="Calibri Light"/>
          <w:b/>
          <w:bCs/>
          <w:color w:val="C45911" w:themeColor="accent2" w:themeShade="BF"/>
        </w:rPr>
        <w:t xml:space="preserve">£1,691,227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Bournemouth East</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13.7%</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Bournemouth East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8.0%</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Bournemouth East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3.1%</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Bournemouth East</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ournemouth East.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Bournemouth East</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ournemouth East.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Bournemouth East</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5.0%</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22.6%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Bournemouth East</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55.6%</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ournemouth East.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Bournemouth East</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9.3%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21.9%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Bournemouth East</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Bournemouth East</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53.8%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Bournemouth East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Bournemouth East</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Bournemouth East</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£1,691,227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Bournemouth East</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£27,547</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£569,694</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£40,811</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£11,478</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£21,043</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£1,020,654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£1,691,227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Bournemouth East</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Bournemouth East</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21.2%</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Bournemouth East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21.3%</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Bournemouth East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12.0%</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Bournemouth East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3.1%</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Bournemouth East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60.5%</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Bournemouth East</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21.2%</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Bournemouth East</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21.3%</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Bournemouth East</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12.0%</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Bournemouth East</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3.1%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Bournemouth East</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60.5%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Bournemouth East</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0997D479-2F82-48FE-A31C-E62B88AF7E59}"/>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